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EA5EEA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73077F" w:rsidRPr="0073077F">
        <w:rPr>
          <w:rFonts w:eastAsia="Times New Roman" w:cs="Times New Roman"/>
          <w:b/>
          <w:lang w:eastAsia="cs-CZ"/>
        </w:rPr>
        <w:t>„</w:t>
      </w:r>
      <w:r w:rsidR="00D078BE" w:rsidRPr="00D078BE">
        <w:rPr>
          <w:rFonts w:eastAsia="Times New Roman" w:cs="Times New Roman"/>
          <w:b/>
          <w:bCs/>
          <w:lang w:eastAsia="cs-CZ"/>
        </w:rPr>
        <w:t>Dodávka ocelových pražců tv. Y u OŘ Plzeň v roce 2026</w:t>
      </w:r>
      <w:r w:rsidR="0073077F" w:rsidRPr="0073077F">
        <w:rPr>
          <w:rFonts w:eastAsia="Times New Roman" w:cs="Times New Roman"/>
          <w:b/>
          <w:bCs/>
          <w:lang w:eastAsia="cs-CZ"/>
        </w:rPr>
        <w:t>“</w:t>
      </w:r>
      <w:r w:rsidR="0073077F" w:rsidRPr="0073077F">
        <w:rPr>
          <w:rFonts w:eastAsia="Times New Roman" w:cs="Times New Roman"/>
          <w:b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AF41B3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AF41B3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770F" w14:textId="77777777" w:rsidR="00AF41B3" w:rsidRDefault="00AF41B3" w:rsidP="00962258">
      <w:pPr>
        <w:spacing w:after="0" w:line="240" w:lineRule="auto"/>
      </w:pPr>
      <w:r>
        <w:separator/>
      </w:r>
    </w:p>
  </w:endnote>
  <w:endnote w:type="continuationSeparator" w:id="0">
    <w:p w14:paraId="286890D3" w14:textId="77777777" w:rsidR="00AF41B3" w:rsidRDefault="00AF41B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6D1B6" w14:textId="77777777" w:rsidR="00AF41B3" w:rsidRDefault="00AF41B3" w:rsidP="00962258">
      <w:pPr>
        <w:spacing w:after="0" w:line="240" w:lineRule="auto"/>
      </w:pPr>
      <w:r>
        <w:separator/>
      </w:r>
    </w:p>
  </w:footnote>
  <w:footnote w:type="continuationSeparator" w:id="0">
    <w:p w14:paraId="78116E8F" w14:textId="77777777" w:rsidR="00AF41B3" w:rsidRDefault="00AF41B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1C446B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77F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AF41B3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A35C7"/>
    <w:rsid w:val="00CD1FC4"/>
    <w:rsid w:val="00CF32AA"/>
    <w:rsid w:val="00D078BE"/>
    <w:rsid w:val="00D21061"/>
    <w:rsid w:val="00D4108E"/>
    <w:rsid w:val="00D45C59"/>
    <w:rsid w:val="00D518D0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5561D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C44FF"/>
    <w:rsid w:val="0087094D"/>
    <w:rsid w:val="00B72819"/>
    <w:rsid w:val="00BE31C7"/>
    <w:rsid w:val="00C601C7"/>
    <w:rsid w:val="00C60469"/>
    <w:rsid w:val="00CA35C7"/>
    <w:rsid w:val="00D518D0"/>
    <w:rsid w:val="00DB3D9A"/>
    <w:rsid w:val="00F229C3"/>
    <w:rsid w:val="00F5561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91</TotalTime>
  <Pages>2</Pages>
  <Words>466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Šnebergrová Tereza</cp:lastModifiedBy>
  <cp:revision>15</cp:revision>
  <cp:lastPrinted>2017-11-28T17:18:00Z</cp:lastPrinted>
  <dcterms:created xsi:type="dcterms:W3CDTF">2023-11-16T10:29:00Z</dcterms:created>
  <dcterms:modified xsi:type="dcterms:W3CDTF">2026-06-25T13:05:00Z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